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5417A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A2DD903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Westminster. Skinner.</w:t>
      </w:r>
    </w:p>
    <w:p w14:paraId="1BEB0CF4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</w:p>
    <w:p w14:paraId="235C9D59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</w:p>
    <w:p w14:paraId="330D155B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gifted his goods and chattels to John,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Dynham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F91C7A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p.64)</w:t>
      </w:r>
    </w:p>
    <w:p w14:paraId="4AC634AF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</w:p>
    <w:p w14:paraId="30DFF88A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</w:p>
    <w:p w14:paraId="1B4E8D3E" w14:textId="77777777" w:rsidR="00C52AA9" w:rsidRDefault="00C52AA9" w:rsidP="00C52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November 2021</w:t>
      </w:r>
    </w:p>
    <w:p w14:paraId="6C187F2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ED4E" w14:textId="77777777" w:rsidR="00C52AA9" w:rsidRDefault="00C52AA9" w:rsidP="009139A6">
      <w:r>
        <w:separator/>
      </w:r>
    </w:p>
  </w:endnote>
  <w:endnote w:type="continuationSeparator" w:id="0">
    <w:p w14:paraId="5E43CC3F" w14:textId="77777777" w:rsidR="00C52AA9" w:rsidRDefault="00C52A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46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10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F3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24C0B" w14:textId="77777777" w:rsidR="00C52AA9" w:rsidRDefault="00C52AA9" w:rsidP="009139A6">
      <w:r>
        <w:separator/>
      </w:r>
    </w:p>
  </w:footnote>
  <w:footnote w:type="continuationSeparator" w:id="0">
    <w:p w14:paraId="3C55052F" w14:textId="77777777" w:rsidR="00C52AA9" w:rsidRDefault="00C52A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6D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2B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B44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AA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2AA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ABBF"/>
  <w15:chartTrackingRefBased/>
  <w15:docId w15:val="{FC1C310E-4052-4572-93E2-17E493FE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AA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2021-12-31T08:13:00Z</dcterms:created>
  <dcterms:modified xsi:type="dcterms:W3CDTF">2021-12-31T08:14:00Z</dcterms:modified>
</cp:coreProperties>
</file>